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CC431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STONE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D1F638B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Tailor.</w:t>
      </w:r>
    </w:p>
    <w:p w14:paraId="583A99DF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2DD9B3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059221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London(q.v.), made a plaint of debt against</w:t>
      </w:r>
    </w:p>
    <w:p w14:paraId="35C3B742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Nowers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Tackley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05A2C74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E6830F1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2A3603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6EE3A" w14:textId="77777777" w:rsidR="00DB72B2" w:rsidRDefault="00DB72B2" w:rsidP="00DB72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February 2022</w:t>
      </w:r>
    </w:p>
    <w:p w14:paraId="61ECD01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69205" w14:textId="77777777" w:rsidR="00DB72B2" w:rsidRDefault="00DB72B2" w:rsidP="009139A6">
      <w:r>
        <w:separator/>
      </w:r>
    </w:p>
  </w:endnote>
  <w:endnote w:type="continuationSeparator" w:id="0">
    <w:p w14:paraId="638F2F8D" w14:textId="77777777" w:rsidR="00DB72B2" w:rsidRDefault="00DB72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8A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84C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CB0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8AF0B" w14:textId="77777777" w:rsidR="00DB72B2" w:rsidRDefault="00DB72B2" w:rsidP="009139A6">
      <w:r>
        <w:separator/>
      </w:r>
    </w:p>
  </w:footnote>
  <w:footnote w:type="continuationSeparator" w:id="0">
    <w:p w14:paraId="774F5274" w14:textId="77777777" w:rsidR="00DB72B2" w:rsidRDefault="00DB72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019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5F11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67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2B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B72B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9FA34"/>
  <w15:chartTrackingRefBased/>
  <w15:docId w15:val="{109700A6-EAC7-406D-8134-CB9A54C1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B72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2022-02-25T17:22:00Z</dcterms:created>
  <dcterms:modified xsi:type="dcterms:W3CDTF">2022-02-25T17:25:00Z</dcterms:modified>
</cp:coreProperties>
</file>